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2C1F8" w14:textId="164431DF" w:rsidR="00BA00AB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DALAMARE</w:t>
      </w:r>
      <w:r>
        <w:rPr>
          <w:rFonts w:ascii="Times New Roman" w:hAnsi="Times New Roman" w:cs="Times New Roman"/>
          <w:sz w:val="24"/>
          <w:szCs w:val="24"/>
        </w:rPr>
        <w:t xml:space="preserve">       (fl.1406)</w:t>
      </w:r>
    </w:p>
    <w:p w14:paraId="5139E8DE" w14:textId="35A75EFA" w:rsidR="00022D55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F37010" w14:textId="461F0E72" w:rsidR="00022D55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A1657" w14:textId="124F90E0" w:rsidR="00022D55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Aug.1406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</w:t>
      </w:r>
      <w:r w:rsidR="00736AE5">
        <w:rPr>
          <w:rFonts w:ascii="Times New Roman" w:hAnsi="Times New Roman" w:cs="Times New Roman"/>
          <w:sz w:val="24"/>
          <w:szCs w:val="24"/>
        </w:rPr>
        <w:t xml:space="preserve"> melius inquirendo</w:t>
      </w:r>
      <w:r>
        <w:rPr>
          <w:rFonts w:ascii="Times New Roman" w:hAnsi="Times New Roman" w:cs="Times New Roman"/>
          <w:sz w:val="24"/>
          <w:szCs w:val="24"/>
        </w:rPr>
        <w:t xml:space="preserve"> held in Upton upon Severn,</w:t>
      </w:r>
    </w:p>
    <w:p w14:paraId="660E48F8" w14:textId="3C83AB54" w:rsidR="00022D55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Gloucestershire, into lands of Margaret Berkeley(q.v.).</w:t>
      </w:r>
    </w:p>
    <w:p w14:paraId="225080E5" w14:textId="0D60DB3E" w:rsidR="00022D55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19-46)</w:t>
      </w:r>
    </w:p>
    <w:p w14:paraId="27F5DDC9" w14:textId="1E4A2B9B" w:rsidR="00022D55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F64B36" w14:textId="77777777" w:rsidR="00736AE5" w:rsidRDefault="00736AE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77AD02" w14:textId="58772A7E" w:rsidR="00022D55" w:rsidRDefault="00022D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September 2021</w:t>
      </w:r>
    </w:p>
    <w:p w14:paraId="699863A2" w14:textId="1BA03DD6" w:rsidR="00736AE5" w:rsidRPr="00022D55" w:rsidRDefault="00736AE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2025</w:t>
      </w:r>
    </w:p>
    <w:sectPr w:rsidR="00736AE5" w:rsidRPr="00022D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6C643" w14:textId="77777777" w:rsidR="00022D55" w:rsidRDefault="00022D55" w:rsidP="009139A6">
      <w:r>
        <w:separator/>
      </w:r>
    </w:p>
  </w:endnote>
  <w:endnote w:type="continuationSeparator" w:id="0">
    <w:p w14:paraId="1E405564" w14:textId="77777777" w:rsidR="00022D55" w:rsidRDefault="00022D5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207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8096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60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7F91C" w14:textId="77777777" w:rsidR="00022D55" w:rsidRDefault="00022D55" w:rsidP="009139A6">
      <w:r>
        <w:separator/>
      </w:r>
    </w:p>
  </w:footnote>
  <w:footnote w:type="continuationSeparator" w:id="0">
    <w:p w14:paraId="059702A5" w14:textId="77777777" w:rsidR="00022D55" w:rsidRDefault="00022D5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5E7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088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4E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55"/>
    <w:rsid w:val="00022D55"/>
    <w:rsid w:val="000666E0"/>
    <w:rsid w:val="002510B7"/>
    <w:rsid w:val="005C130B"/>
    <w:rsid w:val="00736AE5"/>
    <w:rsid w:val="00826F5C"/>
    <w:rsid w:val="009139A6"/>
    <w:rsid w:val="009448BB"/>
    <w:rsid w:val="00A3176C"/>
    <w:rsid w:val="00A924B8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A17CE"/>
  <w15:chartTrackingRefBased/>
  <w15:docId w15:val="{3050DBCE-AC1F-48F5-8791-FD3B0B92D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6A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2021-09-07T11:24:00Z</dcterms:created>
  <dcterms:modified xsi:type="dcterms:W3CDTF">2025-04-10T09:33:00Z</dcterms:modified>
</cp:coreProperties>
</file>